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C0061" w14:textId="77777777" w:rsidR="0095365C" w:rsidRDefault="0095365C" w:rsidP="009536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HENCHECH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1D7743C" w14:textId="77777777" w:rsidR="0095365C" w:rsidRDefault="0095365C" w:rsidP="009536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Thaxted, Essex. Gentleman.</w:t>
      </w:r>
    </w:p>
    <w:p w14:paraId="01930A53" w14:textId="77777777" w:rsidR="0095365C" w:rsidRDefault="0095365C" w:rsidP="0095365C">
      <w:pPr>
        <w:pStyle w:val="NoSpacing"/>
        <w:rPr>
          <w:rFonts w:cs="Times New Roman"/>
          <w:szCs w:val="24"/>
        </w:rPr>
      </w:pPr>
    </w:p>
    <w:p w14:paraId="00FFD48B" w14:textId="77777777" w:rsidR="0095365C" w:rsidRDefault="0095365C" w:rsidP="0095365C">
      <w:pPr>
        <w:pStyle w:val="NoSpacing"/>
        <w:rPr>
          <w:rFonts w:cs="Times New Roman"/>
          <w:szCs w:val="24"/>
        </w:rPr>
      </w:pPr>
    </w:p>
    <w:p w14:paraId="7189896C" w14:textId="77777777" w:rsidR="0095365C" w:rsidRDefault="0095365C" w:rsidP="009536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William Person of London, tailor(q.v.), brought a plaint of debt against him,</w:t>
      </w:r>
    </w:p>
    <w:p w14:paraId="4469F106" w14:textId="77777777" w:rsidR="0095365C" w:rsidRDefault="0095365C" w:rsidP="009536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Norton of London, tailor(q.v.), Richard Potter of </w:t>
      </w:r>
      <w:proofErr w:type="spellStart"/>
      <w:r>
        <w:rPr>
          <w:rFonts w:cs="Times New Roman"/>
          <w:szCs w:val="24"/>
        </w:rPr>
        <w:t>Sherpley</w:t>
      </w:r>
      <w:proofErr w:type="spellEnd"/>
      <w:r>
        <w:rPr>
          <w:rFonts w:cs="Times New Roman"/>
          <w:szCs w:val="24"/>
        </w:rPr>
        <w:t>, Sussex(q.v.),</w:t>
      </w:r>
    </w:p>
    <w:p w14:paraId="2F505D5B" w14:textId="77777777" w:rsidR="0095365C" w:rsidRDefault="0095365C" w:rsidP="009536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Thomas </w:t>
      </w:r>
      <w:proofErr w:type="spellStart"/>
      <w:r>
        <w:rPr>
          <w:rFonts w:cs="Times New Roman"/>
          <w:szCs w:val="24"/>
        </w:rPr>
        <w:t>Cawston</w:t>
      </w:r>
      <w:proofErr w:type="spellEnd"/>
      <w:r>
        <w:rPr>
          <w:rFonts w:cs="Times New Roman"/>
          <w:szCs w:val="24"/>
        </w:rPr>
        <w:t xml:space="preserve"> of London, carpenter(q.v.).</w:t>
      </w:r>
    </w:p>
    <w:p w14:paraId="391A2E4C" w14:textId="77777777" w:rsidR="0095365C" w:rsidRDefault="0095365C" w:rsidP="009536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3C6EE2F7" w14:textId="77777777" w:rsidR="0095365C" w:rsidRDefault="0095365C" w:rsidP="0095365C">
      <w:pPr>
        <w:pStyle w:val="NoSpacing"/>
        <w:rPr>
          <w:rFonts w:cs="Times New Roman"/>
          <w:szCs w:val="24"/>
        </w:rPr>
      </w:pPr>
    </w:p>
    <w:p w14:paraId="0505F0E8" w14:textId="77777777" w:rsidR="0095365C" w:rsidRDefault="0095365C" w:rsidP="0095365C">
      <w:pPr>
        <w:pStyle w:val="NoSpacing"/>
        <w:rPr>
          <w:rFonts w:cs="Times New Roman"/>
          <w:szCs w:val="24"/>
        </w:rPr>
      </w:pPr>
    </w:p>
    <w:p w14:paraId="4FF79938" w14:textId="77777777" w:rsidR="0095365C" w:rsidRDefault="0095365C" w:rsidP="009536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January 2023</w:t>
      </w:r>
    </w:p>
    <w:p w14:paraId="68BDE83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97D7B" w14:textId="77777777" w:rsidR="0095365C" w:rsidRDefault="0095365C" w:rsidP="009139A6">
      <w:r>
        <w:separator/>
      </w:r>
    </w:p>
  </w:endnote>
  <w:endnote w:type="continuationSeparator" w:id="0">
    <w:p w14:paraId="6ADDD611" w14:textId="77777777" w:rsidR="0095365C" w:rsidRDefault="009536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02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0D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073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64C4A" w14:textId="77777777" w:rsidR="0095365C" w:rsidRDefault="0095365C" w:rsidP="009139A6">
      <w:r>
        <w:separator/>
      </w:r>
    </w:p>
  </w:footnote>
  <w:footnote w:type="continuationSeparator" w:id="0">
    <w:p w14:paraId="1FDEA927" w14:textId="77777777" w:rsidR="0095365C" w:rsidRDefault="009536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EAE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4F3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83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65C"/>
    <w:rsid w:val="000666E0"/>
    <w:rsid w:val="002510B7"/>
    <w:rsid w:val="005C130B"/>
    <w:rsid w:val="00826F5C"/>
    <w:rsid w:val="009139A6"/>
    <w:rsid w:val="009448BB"/>
    <w:rsid w:val="00947624"/>
    <w:rsid w:val="0095365C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DF60E"/>
  <w15:chartTrackingRefBased/>
  <w15:docId w15:val="{A8B2F6B1-5D3F-4902-8E77-AFDDBFF80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536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2023-02-15T21:40:00Z</dcterms:created>
  <dcterms:modified xsi:type="dcterms:W3CDTF">2023-02-15T21:41:00Z</dcterms:modified>
</cp:coreProperties>
</file>